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Pr="00F55DEF" w:rsidRDefault="00F83584" w:rsidP="004146D7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15.04</w:t>
            </w:r>
            <w:r w:rsidR="00191B18" w:rsidRPr="00191B18">
              <w:rPr>
                <w:sz w:val="28"/>
              </w:rPr>
              <w:t>.2025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Pr="00191B18" w:rsidRDefault="00F83584" w:rsidP="00127F86">
            <w:pPr>
              <w:spacing w:line="360" w:lineRule="auto"/>
              <w:rPr>
                <w:color w:val="FF0000"/>
                <w:sz w:val="28"/>
              </w:rPr>
            </w:pPr>
            <w:r>
              <w:rPr>
                <w:sz w:val="28"/>
              </w:rPr>
              <w:t>43</w:t>
            </w:r>
          </w:p>
        </w:tc>
      </w:tr>
    </w:tbl>
    <w:p w:rsidR="001D406D" w:rsidRPr="00F83584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3584" w:rsidRPr="00C1210B" w:rsidRDefault="00F83584" w:rsidP="00F83584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Наименование</w:t>
      </w:r>
      <w:r w:rsidRPr="00C1210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группы </w:t>
      </w:r>
      <w:r w:rsidRPr="00C1210B">
        <w:rPr>
          <w:rFonts w:ascii="Times New Roman" w:hAnsi="Times New Roman" w:cs="Times New Roman"/>
          <w:b/>
          <w:bCs/>
          <w:sz w:val="26"/>
          <w:szCs w:val="26"/>
        </w:rPr>
        <w:t>должностей</w:t>
      </w:r>
    </w:p>
    <w:p w:rsidR="001D406D" w:rsidRPr="0083472B" w:rsidRDefault="00BB7D39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B7D39">
        <w:rPr>
          <w:rFonts w:ascii="Times New Roman" w:hAnsi="Times New Roman" w:cs="Times New Roman"/>
          <w:sz w:val="28"/>
          <w:szCs w:val="28"/>
        </w:rPr>
        <w:t xml:space="preserve"> </w:t>
      </w:r>
      <w:r w:rsidRPr="00F83584"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 № 18 по г. Москве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F83584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F83584">
              <w:rPr>
                <w:rFonts w:ascii="Times New Roman" w:hAnsi="Times New Roman" w:cs="Times New Roman"/>
                <w:sz w:val="28"/>
                <w:szCs w:val="26"/>
              </w:rPr>
              <w:t>Наименование группы должностей</w:t>
            </w:r>
          </w:p>
        </w:tc>
      </w:tr>
      <w:tr w:rsidR="00F83584" w:rsidRPr="000A5BF4" w:rsidTr="00DA0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F83584" w:rsidRDefault="00F83584" w:rsidP="00F83584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F83584" w:rsidRPr="00F72592" w:rsidRDefault="00F83584" w:rsidP="00F8358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6" w:type="dxa"/>
          </w:tcPr>
          <w:p w:rsidR="00F83584" w:rsidRPr="00A8258F" w:rsidRDefault="00F83584" w:rsidP="00F83584">
            <w:pPr>
              <w:shd w:val="clear" w:color="auto" w:fill="FFFFFF"/>
              <w:rPr>
                <w:color w:val="FF0000"/>
                <w:sz w:val="26"/>
                <w:szCs w:val="26"/>
              </w:rPr>
            </w:pPr>
            <w:r w:rsidRPr="005E6B0A">
              <w:rPr>
                <w:color w:val="000000"/>
                <w:sz w:val="26"/>
                <w:szCs w:val="26"/>
              </w:rPr>
              <w:t>Ведущая группа (главный государственный налоговый инспектор)</w:t>
            </w:r>
          </w:p>
        </w:tc>
      </w:tr>
      <w:tr w:rsidR="00191B18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191B18" w:rsidRDefault="00191B18" w:rsidP="00191B18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191B18" w:rsidRPr="001A5D4A" w:rsidRDefault="00F83584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83584">
              <w:rPr>
                <w:rFonts w:ascii="Times New Roman" w:hAnsi="Times New Roman" w:cs="Times New Roman"/>
                <w:sz w:val="26"/>
                <w:szCs w:val="26"/>
              </w:rPr>
              <w:t>Контрольно</w:t>
            </w:r>
            <w:proofErr w:type="spellEnd"/>
            <w:r w:rsidRPr="00F83584">
              <w:rPr>
                <w:rFonts w:ascii="Times New Roman" w:hAnsi="Times New Roman" w:cs="Times New Roman"/>
                <w:sz w:val="26"/>
                <w:szCs w:val="26"/>
              </w:rPr>
              <w:t xml:space="preserve"> – аналитический отдел</w:t>
            </w:r>
          </w:p>
        </w:tc>
        <w:tc>
          <w:tcPr>
            <w:tcW w:w="5386" w:type="dxa"/>
            <w:vAlign w:val="center"/>
          </w:tcPr>
          <w:p w:rsidR="00191B18" w:rsidRPr="001A5D4A" w:rsidRDefault="00F83584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83584">
              <w:rPr>
                <w:rFonts w:ascii="Times New Roman" w:hAnsi="Times New Roman" w:cs="Times New Roman"/>
                <w:sz w:val="26"/>
                <w:szCs w:val="26"/>
              </w:rPr>
              <w:t>Старшая группа (старший государственный налоговый инспектор, государственный налоговый инспектор)</w:t>
            </w:r>
          </w:p>
        </w:tc>
      </w:tr>
      <w:tr w:rsidR="00F83584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F83584" w:rsidRDefault="00F83584" w:rsidP="00F83584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F83584" w:rsidRPr="00F72592" w:rsidRDefault="00F83584" w:rsidP="00F8358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bookmarkStart w:id="0" w:name="_GoBack"/>
            <w:bookmarkEnd w:id="0"/>
          </w:p>
        </w:tc>
        <w:tc>
          <w:tcPr>
            <w:tcW w:w="5386" w:type="dxa"/>
            <w:vAlign w:val="center"/>
          </w:tcPr>
          <w:p w:rsidR="00F83584" w:rsidRPr="00F72592" w:rsidRDefault="00F83584" w:rsidP="00F8358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83584">
              <w:rPr>
                <w:rFonts w:ascii="Times New Roman" w:hAnsi="Times New Roman" w:cs="Times New Roman"/>
                <w:sz w:val="26"/>
                <w:szCs w:val="26"/>
              </w:rPr>
              <w:t xml:space="preserve">Старшая группа (старший специалист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83584">
              <w:rPr>
                <w:rFonts w:ascii="Times New Roman" w:hAnsi="Times New Roman" w:cs="Times New Roman"/>
                <w:sz w:val="26"/>
                <w:szCs w:val="26"/>
              </w:rPr>
              <w:t xml:space="preserve"> разряда)</w:t>
            </w:r>
          </w:p>
        </w:tc>
      </w:tr>
    </w:tbl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EFB" w:rsidRDefault="00446EFB" w:rsidP="001D406D">
      <w:r>
        <w:separator/>
      </w:r>
    </w:p>
  </w:endnote>
  <w:endnote w:type="continuationSeparator" w:id="0">
    <w:p w:rsidR="00446EFB" w:rsidRDefault="00446EFB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EFB" w:rsidRDefault="00446EFB" w:rsidP="001D406D">
      <w:r>
        <w:separator/>
      </w:r>
    </w:p>
  </w:footnote>
  <w:footnote w:type="continuationSeparator" w:id="0">
    <w:p w:rsidR="00446EFB" w:rsidRDefault="00446EFB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91B18"/>
    <w:rsid w:val="001A5D4A"/>
    <w:rsid w:val="001B6A37"/>
    <w:rsid w:val="001D406D"/>
    <w:rsid w:val="002A291A"/>
    <w:rsid w:val="00351F2F"/>
    <w:rsid w:val="004146D7"/>
    <w:rsid w:val="0042268F"/>
    <w:rsid w:val="00446EFB"/>
    <w:rsid w:val="0052224F"/>
    <w:rsid w:val="00544352"/>
    <w:rsid w:val="005D0438"/>
    <w:rsid w:val="0083472B"/>
    <w:rsid w:val="00880E36"/>
    <w:rsid w:val="008B0CC4"/>
    <w:rsid w:val="00942569"/>
    <w:rsid w:val="009874F1"/>
    <w:rsid w:val="00AD263D"/>
    <w:rsid w:val="00B1602D"/>
    <w:rsid w:val="00B518E6"/>
    <w:rsid w:val="00B5454F"/>
    <w:rsid w:val="00BA7060"/>
    <w:rsid w:val="00BB7D39"/>
    <w:rsid w:val="00C648D3"/>
    <w:rsid w:val="00C65117"/>
    <w:rsid w:val="00C74CEA"/>
    <w:rsid w:val="00C95D43"/>
    <w:rsid w:val="00CB7BAE"/>
    <w:rsid w:val="00E642F2"/>
    <w:rsid w:val="00EF4E8A"/>
    <w:rsid w:val="00F55DEF"/>
    <w:rsid w:val="00F72592"/>
    <w:rsid w:val="00F73DAE"/>
    <w:rsid w:val="00F8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  <w:style w:type="paragraph" w:customStyle="1" w:styleId="ConsPlusNormal">
    <w:name w:val="ConsPlusNormal"/>
    <w:rsid w:val="00F835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835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2</cp:revision>
  <cp:lastPrinted>2006-10-04T10:21:00Z</cp:lastPrinted>
  <dcterms:created xsi:type="dcterms:W3CDTF">2025-04-15T11:02:00Z</dcterms:created>
  <dcterms:modified xsi:type="dcterms:W3CDTF">2025-04-15T11:02:00Z</dcterms:modified>
</cp:coreProperties>
</file>